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467dae6" w14:textId="467dae6">
      <w:pPr>
        <w15:collapsed w:val="false"/>
      </w:pPr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2</w:t>
      </w:r>
      <w:r w:rsidR="004F32E6">
        <w:t>7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r w:rsidR="00EB22BB">
        <w:t>4.SSKa</w:t>
      </w:r>
      <w:r>
        <w:t xml:space="preserve"> St-</w:t>
      </w:r>
      <w:r w:rsidR="005D24F7">
        <w:t>60</w:t>
      </w:r>
      <w:r>
        <w:t>/20</w:t>
      </w:r>
      <w:r w:rsidR="005D24F7">
        <w:t>20</w:t>
      </w:r>
      <w:r>
        <w:t>.</w:t>
      </w:r>
    </w:p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EB757A">
        <w:t>BJELOVARU</w:t>
      </w:r>
    </w:p>
    <w:p w:rsidR="00945B0E" w:rsidP="00383B46" w:rsidRDefault="00945B0E">
      <w:pPr>
        <w:jc w:val="right"/>
      </w:pPr>
    </w:p>
    <w:p w:rsidR="00EB757A" w:rsidP="00EB757A" w:rsidRDefault="00EB757A">
      <w:pPr>
        <w:rPr>
          <w:szCs w:val="24"/>
        </w:rPr>
      </w:pPr>
      <w:r>
        <w:rPr>
          <w:szCs w:val="24"/>
        </w:rPr>
        <w:t xml:space="preserve">                                                                       Šetalište dr. </w:t>
      </w:r>
      <w:proofErr w:type="spellStart"/>
      <w:r>
        <w:rPr>
          <w:szCs w:val="24"/>
        </w:rPr>
        <w:t>Ivše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Lebovića</w:t>
      </w:r>
      <w:proofErr w:type="spellEnd"/>
      <w:r>
        <w:rPr>
          <w:szCs w:val="24"/>
        </w:rPr>
        <w:t xml:space="preserve"> br.42, 43000  Bjelovar</w:t>
      </w:r>
    </w:p>
    <w:p w:rsidR="0060363E" w:rsidP="0004217C" w:rsidRDefault="0060363E"/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4F32E6">
        <w:t>BJELOVARU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EB757A">
        <w:t>6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C8505A">
      <w:r>
        <w:t xml:space="preserve">            </w:t>
      </w:r>
      <w:r w:rsidR="00EB22BB">
        <w:t>4</w:t>
      </w:r>
      <w:r>
        <w:t>.</w:t>
      </w:r>
      <w:r w:rsidR="00EB22BB">
        <w:t>SSKa</w:t>
      </w:r>
      <w:r>
        <w:t xml:space="preserve"> St-</w:t>
      </w:r>
      <w:r w:rsidR="005D24F7">
        <w:t>60</w:t>
      </w:r>
      <w:r>
        <w:t>/20</w:t>
      </w:r>
      <w:r w:rsidR="005D24F7">
        <w:t>20</w:t>
      </w:r>
      <w:r>
        <w:t>.</w:t>
      </w:r>
    </w:p>
    <w:p w:rsidR="00C8505A" w:rsidP="0060363E" w:rsidRDefault="00C8505A"/>
    <w:p w:rsidR="005D24F7" w:rsidP="005D24F7" w:rsidRDefault="00C8505A">
      <w:pPr>
        <w:ind w:left="708" w:firstLine="72"/>
      </w:pPr>
      <w:r>
        <w:t xml:space="preserve">Predlagatelj – </w:t>
      </w:r>
      <w:r w:rsidR="005D24F7">
        <w:t xml:space="preserve">FUTURUM KUMUNIKACIJE d.o.o. ,Tina Ujevića 16,  10434 </w:t>
      </w:r>
      <w:proofErr w:type="spellStart"/>
      <w:r w:rsidR="005D24F7">
        <w:t>Strmec</w:t>
      </w:r>
      <w:proofErr w:type="spellEnd"/>
      <w:r w:rsidR="005D24F7">
        <w:t xml:space="preserve">    (grad </w:t>
      </w:r>
      <w:proofErr w:type="spellStart"/>
      <w:r w:rsidR="005D24F7">
        <w:t>Sv.Nedelja</w:t>
      </w:r>
      <w:proofErr w:type="spellEnd"/>
      <w:r w:rsidR="005D24F7">
        <w:t xml:space="preserve">) </w:t>
      </w:r>
      <w:r w:rsidR="005D24F7">
        <w:tab/>
        <w:t xml:space="preserve"> </w:t>
      </w:r>
      <w:r w:rsidR="005D24F7">
        <w:tab/>
      </w:r>
    </w:p>
    <w:p w:rsidR="00C8505A" w:rsidP="005D24F7" w:rsidRDefault="005D24F7">
      <w:pPr>
        <w:ind w:left="708" w:firstLine="72"/>
      </w:pPr>
      <w:r>
        <w:t xml:space="preserve"> </w:t>
      </w:r>
      <w:r w:rsidR="00C8505A">
        <w:t>OIB:</w:t>
      </w:r>
      <w:r>
        <w:t>75330357659</w:t>
      </w:r>
      <w:r w:rsidR="00C8505A">
        <w:t xml:space="preserve"> </w:t>
      </w:r>
    </w:p>
    <w:p w:rsidR="00C8505A" w:rsidP="0060363E" w:rsidRDefault="00C8505A">
      <w:r>
        <w:t>protiv</w:t>
      </w:r>
    </w:p>
    <w:p w:rsidR="005D24F7" w:rsidP="005D24F7" w:rsidRDefault="005D24F7">
      <w:pPr>
        <w:ind w:left="708"/>
      </w:pPr>
      <w:r>
        <w:t xml:space="preserve"> </w:t>
      </w:r>
      <w:r w:rsidR="00C8505A">
        <w:t>Dužnika:</w:t>
      </w:r>
      <w:r w:rsidRPr="005D24F7">
        <w:t xml:space="preserve"> </w:t>
      </w:r>
      <w:r>
        <w:t xml:space="preserve">– FUTURUM KUMUNIKACIJE d.o.o. ,Tina Ujevića 16,  10434 </w:t>
      </w:r>
      <w:proofErr w:type="spellStart"/>
      <w:r>
        <w:t>Strmec</w:t>
      </w:r>
      <w:proofErr w:type="spellEnd"/>
      <w:r>
        <w:t xml:space="preserve">    (grad </w:t>
      </w:r>
      <w:proofErr w:type="spellStart"/>
      <w:r>
        <w:t>Sv.Nedelja</w:t>
      </w:r>
      <w:proofErr w:type="spellEnd"/>
      <w:r>
        <w:t xml:space="preserve">) </w:t>
      </w:r>
      <w:r>
        <w:tab/>
        <w:t xml:space="preserve"> </w:t>
      </w:r>
      <w:r>
        <w:tab/>
      </w:r>
    </w:p>
    <w:p w:rsidR="005D24F7" w:rsidP="005D24F7" w:rsidRDefault="005D24F7">
      <w:pPr>
        <w:ind w:left="708" w:firstLine="72"/>
      </w:pPr>
      <w:r>
        <w:t xml:space="preserve"> OIB:75330357659</w:t>
      </w:r>
    </w:p>
    <w:p w:rsidR="00C8505A" w:rsidP="005D24F7" w:rsidRDefault="005D24F7">
      <w:pPr>
        <w:ind w:left="708" w:firstLine="72"/>
      </w:pPr>
      <w:r>
        <w:tab/>
      </w:r>
    </w:p>
    <w:p w:rsidR="005D24F7" w:rsidP="0060363E" w:rsidRDefault="00C8505A">
      <w:r>
        <w:t xml:space="preserve">            kao stvarno nadležnom sudu na daljnje postupanje.</w:t>
      </w:r>
    </w:p>
    <w:p w:rsidR="005D24F7" w:rsidP="0060363E" w:rsidRDefault="005D24F7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5D24F7">
      <w:r>
        <w:t>suda u Bjelovaru</w:t>
      </w:r>
      <w:r w:rsidR="00C8505A"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04217C" w:rsidRDefault="008A519D">
      <w:pPr>
        <w:ind w:left="7080" w:firstLine="708"/>
      </w:pPr>
      <w:bookmarkStart w:name="_GoBack" w:id="0"/>
      <w:bookmarkEnd w:id="0"/>
      <w:r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4217C"/>
    <w:rsid w:val="001D5AB3"/>
    <w:rsid w:val="00232389"/>
    <w:rsid w:val="003777CA"/>
    <w:rsid w:val="00383B46"/>
    <w:rsid w:val="003B61AD"/>
    <w:rsid w:val="003F7B41"/>
    <w:rsid w:val="00431A12"/>
    <w:rsid w:val="004D4987"/>
    <w:rsid w:val="004F32E6"/>
    <w:rsid w:val="005038AB"/>
    <w:rsid w:val="00514017"/>
    <w:rsid w:val="005D129B"/>
    <w:rsid w:val="005D24F7"/>
    <w:rsid w:val="0060363E"/>
    <w:rsid w:val="006375A9"/>
    <w:rsid w:val="006A2AD6"/>
    <w:rsid w:val="007E145A"/>
    <w:rsid w:val="00890969"/>
    <w:rsid w:val="008A519D"/>
    <w:rsid w:val="00945B0E"/>
    <w:rsid w:val="00965862"/>
    <w:rsid w:val="00A93A8F"/>
    <w:rsid w:val="00B6233B"/>
    <w:rsid w:val="00B80950"/>
    <w:rsid w:val="00B8273C"/>
    <w:rsid w:val="00C22472"/>
    <w:rsid w:val="00C8505A"/>
    <w:rsid w:val="00CB0DBA"/>
    <w:rsid w:val="00D71AAA"/>
    <w:rsid w:val="00DF483E"/>
    <w:rsid w:val="00EB22BB"/>
    <w:rsid w:val="00EB3494"/>
    <w:rsid w:val="00EB757A"/>
    <w:rsid w:val="00ED08EA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EB22BB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EB22B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B22B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B22B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B22B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22B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B22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22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22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22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kolovoza 2020.</izvorni_sadrzaj>
    <derivirana_varijabla naziv="DomainObject.DatumDonosenjaOdluke_1">27. kolovoza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St-60/2020-7</izvorni_sadrzaj>
    <derivirana_varijabla naziv="DomainObject.Oznaka_1">St-60/2020-7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2020.</izvorni_sadrzaj>
    <derivirana_varijabla naziv="DomainObject.Predmet.DatumOsnivanja_1">8.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St-60/2020</izvorni_sadrzaj>
    <derivirana_varijabla naziv="DomainObject.Predmet.OznakaBroj_1">St-60/2020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izdan Nalog za plać.sudske prist.
za prij.za otv.st.postupka</izvorni_sadrzaj>
    <derivirana_varijabla naziv="DomainObject.Predmet.PrimjedbaSuca_1">izdan Nalog za plać.sudske prist.
za prij.za otv.st.postupka</derivirana_varijabla>
  </DomainObject.Predmet.PrimjedbaSuca>
  <DomainObject.Predmet.ProtustrankaFormated>
    <izvorni_sadrzaj>  FUTURUM KOMUNIKACIJE d.o.o.</izvorni_sadrzaj>
    <derivirana_varijabla naziv="DomainObject.Predmet.ProtustrankaFormated_1">  FUTURUM KOMUNIKACIJE d.o.o.</derivirana_varijabla>
  </DomainObject.Predmet.ProtustrankaFormated>
  <DomainObject.Predmet.ProtustrankaFormatedOIB>
    <izvorni_sadrzaj>  FUTURUM KOMUNIKACIJE d.o.o., OIB 75330357659</izvorni_sadrzaj>
    <derivirana_varijabla naziv="DomainObject.Predmet.ProtustrankaFormatedOIB_1">  FUTURUM KOMUNIKACIJE d.o.o., OIB 75330357659</derivirana_varijabla>
  </DomainObject.Predmet.ProtustrankaFormatedOIB>
  <DomainObject.Predmet.ProtustrankaFormatedWithAdress>
    <izvorni_sadrzaj> FUTURUM KOMUNIKACIJE d.o.o., Tina Ujevića 16, 10431 Strmec</izvorni_sadrzaj>
    <derivirana_varijabla naziv="DomainObject.Predmet.ProtustrankaFormatedWithAdress_1"> FUTURUM KOMUNIKACIJE d.o.o., Tina Ujevića 16, 10431 Strmec</derivirana_varijabla>
  </DomainObject.Predmet.ProtustrankaFormatedWithAdress>
  <DomainObject.Predmet.ProtustrankaFormatedWithAdressOIB>
    <izvorni_sadrzaj> FUTURUM KOMUNIKACIJE d.o.o., OIB 75330357659, Tina Ujevića 16, 10431 Strmec</izvorni_sadrzaj>
    <derivirana_varijabla naziv="DomainObject.Predmet.ProtustrankaFormatedWithAdressOIB_1"> FUTURUM KOMUNIKACIJE d.o.o., OIB 75330357659, Tina Ujevića 16, 10431 Strmec</derivirana_varijabla>
  </DomainObject.Predmet.ProtustrankaFormatedWithAdressOIB>
  <DomainObject.Predmet.ProtustrankaWithAdress>
    <izvorni_sadrzaj>FUTURUM KOMUNIKACIJE d.o.o. Tina Ujevića 16, 10431 Strmec</izvorni_sadrzaj>
    <derivirana_varijabla naziv="DomainObject.Predmet.ProtustrankaWithAdress_1">FUTURUM KOMUNIKACIJE d.o.o. Tina Ujevića 16, 10431 Strmec</derivirana_varijabla>
  </DomainObject.Predmet.ProtustrankaWithAdress>
  <DomainObject.Predmet.ProtustrankaWithAdressOIB>
    <izvorni_sadrzaj>FUTURUM KOMUNIKACIJE d.o.o., OIB 75330357659, Tina Ujevića 16, 10431 Strmec</izvorni_sadrzaj>
    <derivirana_varijabla naziv="DomainObject.Predmet.ProtustrankaWithAdressOIB_1">FUTURUM KOMUNIKACIJE d.o.o., OIB 75330357659, Tina Ujevića 16, 10431 Strmec</derivirana_varijabla>
  </DomainObject.Predmet.ProtustrankaWithAdressOIB>
  <DomainObject.Predmet.ProtustrankaNazivFormated>
    <izvorni_sadrzaj>FUTURUM KOMUNIKACIJE d.o.o.</izvorni_sadrzaj>
    <derivirana_varijabla naziv="DomainObject.Predmet.ProtustrankaNazivFormated_1">FUTURUM KOMUNIKACIJE d.o.o.</derivirana_varijabla>
  </DomainObject.Predmet.ProtustrankaNazivFormated>
  <DomainObject.Predmet.ProtustrankaNazivFormatedOIB>
    <izvorni_sadrzaj>FUTURUM KOMUNIKACIJE d.o.o., OIB 75330357659</izvorni_sadrzaj>
    <derivirana_varijabla naziv="DomainObject.Predmet.ProtustrankaNazivFormatedOIB_1">FUTURUM KOMUNIKACIJE d.o.o., OIB 75330357659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FUTURUM KOMUNIKACIJE d.o.o.</izvorni_sadrzaj>
    <derivirana_varijabla naziv="DomainObject.Predmet.StrankaFormated_1">  FUTURUM KOMUNIKACIJE d.o.o.</derivirana_varijabla>
  </DomainObject.Predmet.StrankaFormated>
  <DomainObject.Predmet.StrankaFormatedOIB>
    <izvorni_sadrzaj>  FUTURUM KOMUNIKACIJE d.o.o., OIB 75330357659</izvorni_sadrzaj>
    <derivirana_varijabla naziv="DomainObject.Predmet.StrankaFormatedOIB_1">  FUTURUM KOMUNIKACIJE d.o.o., OIB 75330357659</derivirana_varijabla>
  </DomainObject.Predmet.StrankaFormatedOIB>
  <DomainObject.Predmet.StrankaFormatedWithAdress>
    <izvorni_sadrzaj> FUTURUM KOMUNIKACIJE d.o.o., Tina Ujevića 16, 10431 Strmec</izvorni_sadrzaj>
    <derivirana_varijabla naziv="DomainObject.Predmet.StrankaFormatedWithAdress_1"> FUTURUM KOMUNIKACIJE d.o.o., Tina Ujevića 16, 10431 Strmec</derivirana_varijabla>
  </DomainObject.Predmet.StrankaFormatedWithAdress>
  <DomainObject.Predmet.StrankaFormatedWithAdressOIB>
    <izvorni_sadrzaj> FUTURUM KOMUNIKACIJE d.o.o., OIB 75330357659, Tina Ujevića 16, 10431 Strmec</izvorni_sadrzaj>
    <derivirana_varijabla naziv="DomainObject.Predmet.StrankaFormatedWithAdressOIB_1"> FUTURUM KOMUNIKACIJE d.o.o., OIB 75330357659, Tina Ujevića 16, 10431 Strmec</derivirana_varijabla>
  </DomainObject.Predmet.StrankaFormatedWithAdressOIB>
  <DomainObject.Predmet.StrankaWithAdress>
    <izvorni_sadrzaj>FUTURUM KOMUNIKACIJE d.o.o. Tina Ujevića 16,10431 Strmec</izvorni_sadrzaj>
    <derivirana_varijabla naziv="DomainObject.Predmet.StrankaWithAdress_1">FUTURUM KOMUNIKACIJE d.o.o. Tina Ujevića 16,10431 Strmec</derivirana_varijabla>
  </DomainObject.Predmet.StrankaWithAdress>
  <DomainObject.Predmet.StrankaWithAdressOIB>
    <izvorni_sadrzaj>FUTURUM KOMUNIKACIJE d.o.o., OIB 75330357659, Tina Ujevića 16,10431 Strmec</izvorni_sadrzaj>
    <derivirana_varijabla naziv="DomainObject.Predmet.StrankaWithAdressOIB_1">FUTURUM KOMUNIKACIJE d.o.o., OIB 75330357659, Tina Ujevića 16,10431 Strmec</derivirana_varijabla>
  </DomainObject.Predmet.StrankaWithAdressOIB>
  <DomainObject.Predmet.StrankaNazivFormated>
    <izvorni_sadrzaj>FUTURUM KOMUNIKACIJE d.o.o.</izvorni_sadrzaj>
    <derivirana_varijabla naziv="DomainObject.Predmet.StrankaNazivFormated_1">FUTURUM KOMUNIKACIJE d.o.o.</derivirana_varijabla>
  </DomainObject.Predmet.StrankaNazivFormated>
  <DomainObject.Predmet.StrankaNazivFormatedOIB>
    <izvorni_sadrzaj>FUTURUM KOMUNIKACIJE d.o.o., OIB 75330357659</izvorni_sadrzaj>
    <derivirana_varijabla naziv="DomainObject.Predmet.StrankaNazivFormatedOIB_1">FUTURUM KOMUNIKACIJE d.o.o., OIB 75330357659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FUTURUM KOMUNIKACIJE d.o.o.</item>
    </izvorni_sadrzaj>
    <derivirana_varijabla naziv="DomainObject.Predmet.StrankaListFormated_1">
      <item>FUTURUM KOMUNIKACIJE d.o.o.</item>
    </derivirana_varijabla>
  </DomainObject.Predmet.StrankaListFormated>
  <DomainObject.Predmet.StrankaListFormatedOIB>
    <izvorni_sadrzaj>
      <item>FUTURUM KOMUNIKACIJE d.o.o., OIB 75330357659</item>
    </izvorni_sadrzaj>
    <derivirana_varijabla naziv="DomainObject.Predmet.StrankaListFormatedOIB_1">
      <item>FUTURUM KOMUNIKACIJE d.o.o., OIB 75330357659</item>
    </derivirana_varijabla>
  </DomainObject.Predmet.StrankaListFormatedOIB>
  <DomainObject.Predmet.StrankaListFormatedWithAdress>
    <izvorni_sadrzaj>
      <item>FUTURUM KOMUNIKACIJE d.o.o., Tina Ujevića 16, 10431 Strmec</item>
    </izvorni_sadrzaj>
    <derivirana_varijabla naziv="DomainObject.Predmet.StrankaListFormatedWithAdress_1">
      <item>FUTURUM KOMUNIKACIJE d.o.o., Tina Ujevića 16, 10431 Strmec</item>
    </derivirana_varijabla>
  </DomainObject.Predmet.StrankaListFormatedWithAdress>
  <DomainObject.Predmet.StrankaListFormatedWithAdressOIB>
    <izvorni_sadrzaj>
      <item>FUTURUM KOMUNIKACIJE d.o.o., OIB 75330357659, Tina Ujevića 16, 10431 Strmec</item>
    </izvorni_sadrzaj>
    <derivirana_varijabla naziv="DomainObject.Predmet.StrankaListFormatedWithAdressOIB_1">
      <item>FUTURUM KOMUNIKACIJE d.o.o., OIB 75330357659, Tina Ujevića 16, 10431 Strmec</item>
    </derivirana_varijabla>
  </DomainObject.Predmet.StrankaListFormatedWithAdressOIB>
  <DomainObject.Predmet.StrankaListNazivFormated>
    <izvorni_sadrzaj>
      <item>FUTURUM KOMUNIKACIJE d.o.o.</item>
    </izvorni_sadrzaj>
    <derivirana_varijabla naziv="DomainObject.Predmet.StrankaListNazivFormated_1">
      <item>FUTURUM KOMUNIKACIJE d.o.o.</item>
    </derivirana_varijabla>
  </DomainObject.Predmet.StrankaListNazivFormated>
  <DomainObject.Predmet.StrankaListNazivFormatedOIB>
    <izvorni_sadrzaj>
      <item>FUTURUM KOMUNIKACIJE d.o.o., OIB 75330357659</item>
    </izvorni_sadrzaj>
    <derivirana_varijabla naziv="DomainObject.Predmet.StrankaListNazivFormatedOIB_1">
      <item>FUTURUM KOMUNIKACIJE d.o.o., OIB 75330357659</item>
    </derivirana_varijabla>
  </DomainObject.Predmet.StrankaListNazivFormatedOIB>
  <DomainObject.Predmet.ProtuStrankaListFormated>
    <izvorni_sadrzaj>
      <item>FUTURUM KOMUNIKACIJE d.o.o.</item>
    </izvorni_sadrzaj>
    <derivirana_varijabla naziv="DomainObject.Predmet.ProtuStrankaListFormated_1">
      <item>FUTURUM KOMUNIKACIJE d.o.o.</item>
    </derivirana_varijabla>
  </DomainObject.Predmet.ProtuStrankaListFormated>
  <DomainObject.Predmet.ProtuStrankaListFormatedOIB>
    <izvorni_sadrzaj>
      <item>FUTURUM KOMUNIKACIJE d.o.o., OIB 75330357659</item>
    </izvorni_sadrzaj>
    <derivirana_varijabla naziv="DomainObject.Predmet.ProtuStrankaListFormatedOIB_1">
      <item>FUTURUM KOMUNIKACIJE d.o.o., OIB 75330357659</item>
    </derivirana_varijabla>
  </DomainObject.Predmet.ProtuStrankaListFormatedOIB>
  <DomainObject.Predmet.ProtuStrankaListFormatedWithAdress>
    <izvorni_sadrzaj>
      <item>FUTURUM KOMUNIKACIJE d.o.o., Tina Ujevića 16, 10431 Strmec</item>
    </izvorni_sadrzaj>
    <derivirana_varijabla naziv="DomainObject.Predmet.ProtuStrankaListFormatedWithAdress_1">
      <item>FUTURUM KOMUNIKACIJE d.o.o., Tina Ujevića 16, 10431 Strmec</item>
    </derivirana_varijabla>
  </DomainObject.Predmet.ProtuStrankaListFormatedWithAdress>
  <DomainObject.Predmet.ProtuStrankaListFormatedWithAdressOIB>
    <izvorni_sadrzaj>
      <item>FUTURUM KOMUNIKACIJE d.o.o., OIB 75330357659, Tina Ujevića 16, 10431 Strmec</item>
    </izvorni_sadrzaj>
    <derivirana_varijabla naziv="DomainObject.Predmet.ProtuStrankaListFormatedWithAdressOIB_1">
      <item>FUTURUM KOMUNIKACIJE d.o.o., OIB 75330357659, Tina Ujevića 16, 10431 Strmec</item>
    </derivirana_varijabla>
  </DomainObject.Predmet.ProtuStrankaListFormatedWithAdressOIB>
  <DomainObject.Predmet.ProtuStrankaListNazivFormated>
    <izvorni_sadrzaj>
      <item>FUTURUM KOMUNIKACIJE d.o.o.</item>
    </izvorni_sadrzaj>
    <derivirana_varijabla naziv="DomainObject.Predmet.ProtuStrankaListNazivFormated_1">
      <item>FUTURUM KOMUNIKACIJE d.o.o.</item>
    </derivirana_varijabla>
  </DomainObject.Predmet.ProtuStrankaListNazivFormated>
  <DomainObject.Predmet.ProtuStrankaListNazivFormatedOIB>
    <izvorni_sadrzaj>
      <item>FUTURUM KOMUNIKACIJE d.o.o., OIB 75330357659</item>
    </izvorni_sadrzaj>
    <derivirana_varijabla naziv="DomainObject.Predmet.ProtuStrankaListNazivFormatedOIB_1">
      <item>FUTURUM KOMUNIKACIJE d.o.o., OIB 75330357659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2020.</izvorni_sadrzaj>
    <derivirana_varijabla naziv="DomainObject.Datum_1">3. rujna 2020.</derivirana_varijabla>
  </DomainObject.Datum>
  <DomainObject.PoslovniBrojDokumenta>
    <izvorni_sadrzaj>St-60/2020-7</izvorni_sadrzaj>
    <derivirana_varijabla naziv="DomainObject.PoslovniBrojDokumenta_1">St-60/2020-7</derivirana_varijabla>
  </DomainObject.PoslovniBrojDokumenta>
  <DomainObject.Predmet.StrankaIDrugi>
    <izvorni_sadrzaj>FUTURUM KOMUNIKACIJE d.o.o.</izvorni_sadrzaj>
    <derivirana_varijabla naziv="DomainObject.Predmet.StrankaIDrugi_1">FUTURUM KOMUNIKACIJE d.o.o.</derivirana_varijabla>
  </DomainObject.Predmet.StrankaIDrugi>
  <DomainObject.Predmet.ProtustrankaIDrugi>
    <izvorni_sadrzaj>FUTURUM KOMUNIKACIJE d.o.o.</izvorni_sadrzaj>
    <derivirana_varijabla naziv="DomainObject.Predmet.ProtustrankaIDrugi_1">FUTURUM KOMUNIKACIJE d.o.o.</derivirana_varijabla>
  </DomainObject.Predmet.ProtustrankaIDrugi>
  <DomainObject.Predmet.StrankaIDrugiAdressOIB>
    <izvorni_sadrzaj>FUTURUM KOMUNIKACIJE d.o.o., OIB 75330357659, Tina Ujevića 16, 10431 Strmec</izvorni_sadrzaj>
    <derivirana_varijabla naziv="DomainObject.Predmet.StrankaIDrugiAdressOIB_1">FUTURUM KOMUNIKACIJE d.o.o., OIB 75330357659, Tina Ujevića 16, 10431 Strmec</derivirana_varijabla>
  </DomainObject.Predmet.StrankaIDrugiAdressOIB>
  <DomainObject.Predmet.ProtustrankaIDrugiAdressOIB>
    <izvorni_sadrzaj>FUTURUM KOMUNIKACIJE d.o.o., OIB 75330357659, Tina Ujevića 16, 10431 Strmec</izvorni_sadrzaj>
    <derivirana_varijabla naziv="DomainObject.Predmet.ProtustrankaIDrugiAdressOIB_1">FUTURUM KOMUNIKACIJE d.o.o., OIB 75330357659, Tina Ujevića 16, 10431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FUTURUM KOMUNIKACIJE d.o.o.</item>
      <item>FUTURUM KOMUNIKACIJE d.o.o.</item>
    </izvorni_sadrzaj>
    <derivirana_varijabla naziv="DomainObject.Predmet.SudioniciListNaziv_1">
      <item>FUTURUM KOMUNIKACIJE d.o.o.</item>
      <item>FUTURUM KOMUNIKACIJE d.o.o.</item>
    </derivirana_varijabla>
  </DomainObject.Predmet.SudioniciListNaziv>
  <DomainObject.Predmet.SudioniciListAdressOIB>
    <izvorni_sadrzaj>
      <item>FUTURUM KOMUNIKACIJE d.o.o., OIB 75330357659, Tina Ujevića 16,10431 Strmec</item>
      <item>FUTURUM KOMUNIKACIJE d.o.o., OIB 75330357659, Tina Ujevića 16,10431 Strmec</item>
    </izvorni_sadrzaj>
    <derivirana_varijabla naziv="DomainObject.Predmet.SudioniciListAdressOIB_1">
      <item>FUTURUM KOMUNIKACIJE d.o.o., OIB 75330357659, Tina Ujevića 16,10431 Strmec</item>
      <item>FUTURUM KOMUNIKACIJE d.o.o., OIB 75330357659, Tina Ujevića 16,10431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75330357659</item>
      <item>, OIB 75330357659</item>
    </izvorni_sadrzaj>
    <derivirana_varijabla naziv="DomainObject.Predmet.SudioniciListNazivOIB_1">
      <item>, OIB 75330357659</item>
      <item>, OIB 75330357659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siječnja 2020.</izvorni_sadrzaj>
    <derivirana_varijabla naziv="DomainObject.PredzadnjaOdlukaIzPredmeta.DatumDonosenjaOdluke_1">20. siječnja 2020.</derivirana_varijabla>
  </DomainObject.PredzadnjaOdlukaIzPredmeta.DatumDonosenjaOdluke>
  <DomainObject.PredzadnjaOdlukaIzPredmeta.Oznaka>
    <izvorni_sadrzaj>St-60/2020-4</izvorni_sadrzaj>
    <derivirana_varijabla naziv="DomainObject.PredzadnjaOdlukaIzPredmeta.Oznaka_1">St-60/2020-4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siječnja 2020.</izvorni_sadrzaj>
    <derivirana_varijabla naziv="DomainObject.Predmet.DatumPocetkaProcesa_1">8. siječnja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138</properties:Words>
  <properties:Characters>855</properties:Characters>
  <properties:Lines>45</properties:Lines>
  <properties:Paragraphs>26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2020-08-27T10:48:00Z</dcterms:created>
  <dc:creator>Katarina Milardović</dc:creator>
  <cp:lastModifiedBy>Marija Pavičić</cp:lastModifiedBy>
  <cp:lastPrinted>2020-09-03T09:58:00Z</cp:lastPrinted>
  <dcterms:modified xmlns:xsi="http://www.w3.org/2001/XMLSchema-instance" xsi:type="dcterms:W3CDTF">2020-09-03T09:59:00Z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St-60/2020-7 / Odluka - Ustupljeno drugom sudu - čl. 11 Zakona o sudovima (dopis_delegacija_bjelovar__2020.docx)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